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6A" w:rsidRDefault="0050240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9525</wp:posOffset>
            </wp:positionV>
            <wp:extent cx="2476500" cy="381000"/>
            <wp:effectExtent l="0" t="0" r="0" b="0"/>
            <wp:wrapNone/>
            <wp:docPr id="2" name="图片 1" descr="闪联云视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闪联云视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73A9" w:rsidRDefault="00D173A9"/>
    <w:tbl>
      <w:tblPr>
        <w:tblW w:w="10891" w:type="dxa"/>
        <w:tblInd w:w="93" w:type="dxa"/>
        <w:tblLook w:val="0000" w:firstRow="0" w:lastRow="0" w:firstColumn="0" w:lastColumn="0" w:noHBand="0" w:noVBand="0"/>
      </w:tblPr>
      <w:tblGrid>
        <w:gridCol w:w="1690"/>
        <w:gridCol w:w="2513"/>
        <w:gridCol w:w="4568"/>
        <w:gridCol w:w="2120"/>
      </w:tblGrid>
      <w:tr w:rsidR="008728DE" w:rsidRPr="007A0574" w:rsidTr="00105AF8">
        <w:trPr>
          <w:gridAfter w:val="1"/>
          <w:wAfter w:w="2120" w:type="dxa"/>
          <w:trHeight w:val="618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28DE" w:rsidRPr="00237B8B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237B8B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被监护人信息</w:t>
            </w:r>
          </w:p>
        </w:tc>
      </w:tr>
      <w:tr w:rsidR="008728DE" w:rsidRPr="007A0574" w:rsidTr="00105AF8">
        <w:trPr>
          <w:gridAfter w:val="1"/>
          <w:wAfter w:w="2120" w:type="dxa"/>
          <w:trHeight w:val="1272"/>
        </w:trPr>
        <w:tc>
          <w:tcPr>
            <w:tcW w:w="877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728DE" w:rsidRPr="00432206" w:rsidRDefault="008728DE" w:rsidP="008728DE">
            <w:pPr>
              <w:numPr>
                <w:ilvl w:val="0"/>
                <w:numId w:val="1"/>
              </w:numPr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服务号码    </w:t>
            </w:r>
          </w:p>
          <w:p w:rsidR="008728DE" w:rsidRPr="007A0574" w:rsidRDefault="008728DE" w:rsidP="00105AF8">
            <w:pP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    ……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………………………………</w:t>
            </w:r>
            <w:proofErr w:type="gramEnd"/>
          </w:p>
          <w:p w:rsidR="008728DE" w:rsidRPr="007A0574" w:rsidRDefault="008728DE" w:rsidP="00105AF8">
            <w:pPr>
              <w:jc w:val="center"/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注:此</w:t>
            </w:r>
            <w:r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服务号码</w:t>
            </w:r>
            <w:r w:rsidRPr="007A0574"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具有唯一性，请认真填写，以免服务受阻</w:t>
            </w:r>
          </w:p>
        </w:tc>
      </w:tr>
      <w:tr w:rsidR="008728DE" w:rsidRPr="007A0574" w:rsidTr="00105AF8">
        <w:trPr>
          <w:gridAfter w:val="1"/>
          <w:wAfter w:w="2120" w:type="dxa"/>
          <w:trHeight w:val="402"/>
        </w:trPr>
        <w:tc>
          <w:tcPr>
            <w:tcW w:w="16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8728DE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监护人</w:t>
            </w:r>
          </w:p>
          <w:p w:rsidR="008728DE" w:rsidRPr="007A0574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int="eastAsia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8728DE" w:rsidRPr="007A0574" w:rsidTr="00105AF8">
        <w:trPr>
          <w:gridAfter w:val="1"/>
          <w:wAfter w:w="2120" w:type="dxa"/>
          <w:trHeight w:val="456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28DE" w:rsidRPr="007A0574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int="eastAsia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8728DE" w:rsidRPr="007A0574" w:rsidTr="00105AF8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28DE" w:rsidRPr="007A0574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联系电话</w:t>
            </w:r>
            <w:r w:rsidRPr="007A0574"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int="eastAsia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8728DE" w:rsidRPr="007A0574" w:rsidTr="00105AF8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28DE" w:rsidRPr="007A0574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int="eastAsia"/>
                <w:kern w:val="0"/>
                <w:szCs w:val="21"/>
              </w:rPr>
            </w:pPr>
          </w:p>
        </w:tc>
      </w:tr>
      <w:tr w:rsidR="008728DE" w:rsidRPr="007A0574" w:rsidTr="00105AF8">
        <w:trPr>
          <w:gridAfter w:val="1"/>
          <w:wAfter w:w="2120" w:type="dxa"/>
          <w:trHeight w:val="383"/>
        </w:trPr>
        <w:tc>
          <w:tcPr>
            <w:tcW w:w="169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728DE" w:rsidRPr="007A0574" w:rsidRDefault="008728DE" w:rsidP="00105AF8">
            <w:pPr>
              <w:widowControl/>
              <w:jc w:val="left"/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与监护人关系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8DE" w:rsidRPr="007A0574" w:rsidRDefault="008728DE" w:rsidP="00105AF8">
            <w:pPr>
              <w:widowControl/>
              <w:rPr>
                <w:rFonts w:ascii="楷体_GB2312" w:eastAsia="楷体_GB2312" w:hint="eastAsia"/>
                <w:kern w:val="0"/>
                <w:szCs w:val="21"/>
              </w:rPr>
            </w:pPr>
          </w:p>
        </w:tc>
      </w:tr>
      <w:tr w:rsidR="008728DE" w:rsidRPr="007A0574" w:rsidTr="00105AF8">
        <w:trPr>
          <w:trHeight w:val="812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tbl>
            <w:tblPr>
              <w:tblW w:w="8535" w:type="dxa"/>
              <w:tblLook w:val="04A0" w:firstRow="1" w:lastRow="0" w:firstColumn="1" w:lastColumn="0" w:noHBand="0" w:noVBand="1"/>
            </w:tblPr>
            <w:tblGrid>
              <w:gridCol w:w="846"/>
              <w:gridCol w:w="534"/>
              <w:gridCol w:w="416"/>
              <w:gridCol w:w="1816"/>
              <w:gridCol w:w="1672"/>
              <w:gridCol w:w="416"/>
              <w:gridCol w:w="1427"/>
              <w:gridCol w:w="1408"/>
            </w:tblGrid>
            <w:tr w:rsidR="008728DE" w:rsidRPr="00A75B21" w:rsidTr="00105AF8">
              <w:trPr>
                <w:trHeight w:val="402"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noWrap/>
                  <w:textDirection w:val="tbRlV"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A75B21">
                    <w:rPr>
                      <w:rFonts w:ascii="宋体" w:hAnsi="宋体" w:cs="宋体" w:hint="eastAsia"/>
                      <w:b/>
                      <w:bCs/>
                      <w:kern w:val="0"/>
                      <w:sz w:val="36"/>
                      <w:szCs w:val="36"/>
                    </w:rPr>
                    <w:t>账号信息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noWrap/>
                  <w:textDirection w:val="tbRlV"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此类型至少为五选</w:t>
                  </w:r>
                  <w:proofErr w:type="gramStart"/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18"/>
                      <w:szCs w:val="18"/>
                    </w:rPr>
                    <w:t>一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注册身份证号码：</w:t>
                  </w:r>
                </w:p>
              </w:tc>
              <w:tc>
                <w:tcPr>
                  <w:tcW w:w="167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4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14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账号：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478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③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  <w:tc>
                <w:tcPr>
                  <w:tcW w:w="41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④</w:t>
                  </w:r>
                </w:p>
              </w:tc>
              <w:tc>
                <w:tcPr>
                  <w:tcW w:w="142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角色信息：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402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游戏名称：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  <w:tc>
                <w:tcPr>
                  <w:tcW w:w="4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FF0000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color w:val="FF0000"/>
                      <w:kern w:val="0"/>
                      <w:sz w:val="20"/>
                      <w:szCs w:val="20"/>
                    </w:rPr>
                    <w:t>所在服务器：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155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402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⑤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完美</w:t>
                  </w:r>
                  <w:proofErr w:type="gramStart"/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一</w:t>
                  </w:r>
                  <w:proofErr w:type="gramEnd"/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卡通充值卡号</w:t>
                  </w:r>
                  <w:r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或密保卡号</w:t>
                  </w:r>
                  <w:r w:rsidRPr="00A75B21">
                    <w:rPr>
                      <w:rFonts w:ascii="宋体" w:hAnsi="宋体" w:cs="宋体" w:hint="eastAsia"/>
                      <w:kern w:val="0"/>
                      <w:sz w:val="20"/>
                      <w:szCs w:val="20"/>
                    </w:rPr>
                    <w:t>：（至少一张）</w:t>
                  </w:r>
                </w:p>
              </w:tc>
            </w:tr>
            <w:tr w:rsidR="008728DE" w:rsidRPr="00A75B21" w:rsidTr="00105AF8">
              <w:trPr>
                <w:trHeight w:val="402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  <w:tr w:rsidR="008728DE" w:rsidRPr="00A75B21" w:rsidTr="00105AF8">
              <w:trPr>
                <w:trHeight w:val="402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8728DE" w:rsidRPr="00A75B21" w:rsidRDefault="008728DE" w:rsidP="00105AF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A75B21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739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</w:tcPr>
                <w:p w:rsidR="008728DE" w:rsidRPr="00A75B21" w:rsidRDefault="008728DE" w:rsidP="00105AF8">
                  <w:pPr>
                    <w:widowControl/>
                    <w:jc w:val="center"/>
                    <w:rPr>
                      <w:rFonts w:ascii="宋体" w:hAnsi="宋体" w:cs="宋体"/>
                      <w:color w:val="808080"/>
                      <w:kern w:val="0"/>
                      <w:sz w:val="28"/>
                      <w:szCs w:val="28"/>
                    </w:rPr>
                  </w:pPr>
                  <w:r w:rsidRPr="00A75B21">
                    <w:rPr>
                      <w:rFonts w:ascii="宋体" w:hAnsi="宋体" w:cs="宋体" w:hint="eastAsia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 xml:space="preserve">　</w:t>
                  </w:r>
                </w:p>
              </w:tc>
            </w:tr>
          </w:tbl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120" w:type="dxa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8728DE" w:rsidRPr="007A0574" w:rsidTr="00105AF8">
        <w:trPr>
          <w:trHeight w:val="812"/>
        </w:trPr>
        <w:tc>
          <w:tcPr>
            <w:tcW w:w="8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28DE" w:rsidRPr="007A0574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被监护人证件复印件</w:t>
            </w:r>
          </w:p>
          <w:p w:rsidR="008728DE" w:rsidRPr="007A0574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</w:pPr>
          </w:p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120" w:type="dxa"/>
          </w:tcPr>
          <w:p w:rsidR="008728DE" w:rsidRPr="007A0574" w:rsidRDefault="008728DE" w:rsidP="00105AF8">
            <w:pPr>
              <w:widowControl/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8728DE" w:rsidRPr="007A0574" w:rsidTr="00105AF8">
        <w:trPr>
          <w:gridAfter w:val="1"/>
          <w:wAfter w:w="2120" w:type="dxa"/>
          <w:trHeight w:val="6768"/>
        </w:trPr>
        <w:tc>
          <w:tcPr>
            <w:tcW w:w="87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28DE" w:rsidRPr="00432206" w:rsidRDefault="008728DE" w:rsidP="008728DE">
            <w:pPr>
              <w:numPr>
                <w:ilvl w:val="0"/>
                <w:numId w:val="1"/>
              </w:numPr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 xml:space="preserve">服务号码    </w:t>
            </w:r>
          </w:p>
          <w:p w:rsidR="008728DE" w:rsidRPr="007A0574" w:rsidRDefault="008728DE" w:rsidP="00105AF8">
            <w:pP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    ……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………………………………</w:t>
            </w:r>
            <w:proofErr w:type="gramEnd"/>
          </w:p>
          <w:p w:rsidR="008728DE" w:rsidRPr="00285F93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</w:t>
            </w:r>
            <w:r w:rsidRPr="00BB0FCA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被监护人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的证件复印到此单元格</w:t>
            </w: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Pr="00432206" w:rsidRDefault="008728DE" w:rsidP="008728DE">
            <w:pPr>
              <w:numPr>
                <w:ilvl w:val="0"/>
                <w:numId w:val="1"/>
              </w:numPr>
              <w:rPr>
                <w:rFonts w:ascii="楷体_GB2312" w:eastAsia="楷体_GB2312" w:hAnsi="宋体" w:cs="宋体" w:hint="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服务号码    </w:t>
            </w:r>
          </w:p>
          <w:p w:rsidR="008728DE" w:rsidRPr="007A0574" w:rsidRDefault="008728DE" w:rsidP="00105AF8">
            <w:pP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 xml:space="preserve">             ……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………………………………</w:t>
            </w:r>
            <w:proofErr w:type="gramEnd"/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Pr="00285F93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</w:t>
            </w:r>
            <w:r w:rsidRPr="00BB0FCA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被监护人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的证件复印到此单元格</w:t>
            </w: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jc w:val="center"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8728DE" w:rsidRPr="00AA1CB8" w:rsidRDefault="008728DE" w:rsidP="00105AF8">
            <w:pPr>
              <w:widowControl/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 w:rsidR="008728DE" w:rsidRPr="00EE171F" w:rsidRDefault="008728DE" w:rsidP="008728DE">
      <w:pPr>
        <w:ind w:right="420"/>
        <w:rPr>
          <w:rFonts w:ascii="楷体_GB2312" w:eastAsia="楷体_GB2312" w:hAnsi="宋体" w:cs="宋体" w:hint="eastAsia"/>
          <w:b/>
          <w:bCs/>
          <w:kern w:val="0"/>
          <w:szCs w:val="21"/>
        </w:rPr>
      </w:pPr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lastRenderedPageBreak/>
        <w:t>姓名(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>手写</w:t>
      </w:r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t>签字)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：                                   日期（年/月/日）：               </w:t>
      </w:r>
    </w:p>
    <w:p w:rsidR="00D173A9" w:rsidRDefault="00D173A9"/>
    <w:p w:rsidR="00D173A9" w:rsidRDefault="00D173A9"/>
    <w:p w:rsidR="00D173A9" w:rsidRDefault="00D173A9"/>
    <w:p w:rsidR="00D173A9" w:rsidRDefault="00D173A9"/>
    <w:p w:rsidR="00D173A9" w:rsidRDefault="00D173A9" w:rsidP="00D173A9">
      <w:pPr>
        <w:sectPr w:rsidR="00D173A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C57C6" w:rsidRDefault="00EC57C6" w:rsidP="00D173A9"/>
    <w:p w:rsidR="00EC57C6" w:rsidRPr="0050240E" w:rsidRDefault="00EC57C6" w:rsidP="00EC57C6">
      <w:pPr>
        <w:pStyle w:val="a5"/>
        <w:jc w:val="center"/>
        <w:rPr>
          <w:rFonts w:ascii="Times New Roman" w:eastAsia="黑体" w:hAnsi="Times New Roman"/>
          <w:b/>
          <w:spacing w:val="30"/>
          <w:sz w:val="30"/>
          <w:szCs w:val="30"/>
        </w:rPr>
      </w:pPr>
      <w:r w:rsidRPr="0050240E">
        <w:rPr>
          <w:rFonts w:ascii="Times New Roman" w:eastAsia="黑体" w:hAnsiTheme="majorEastAsia" w:hint="eastAsia"/>
          <w:b/>
          <w:spacing w:val="30"/>
          <w:sz w:val="30"/>
          <w:szCs w:val="30"/>
        </w:rPr>
        <w:t>北京</w:t>
      </w:r>
      <w:proofErr w:type="gramStart"/>
      <w:r w:rsidRPr="0050240E">
        <w:rPr>
          <w:rFonts w:ascii="Times New Roman" w:eastAsia="黑体" w:hAnsiTheme="majorEastAsia" w:hint="eastAsia"/>
          <w:b/>
          <w:spacing w:val="30"/>
          <w:sz w:val="30"/>
          <w:szCs w:val="30"/>
        </w:rPr>
        <w:t>闪联云视</w:t>
      </w:r>
      <w:proofErr w:type="gramEnd"/>
      <w:r w:rsidRPr="0050240E">
        <w:rPr>
          <w:rFonts w:ascii="Times New Roman" w:eastAsia="黑体" w:hAnsiTheme="majorEastAsia" w:hint="eastAsia"/>
          <w:b/>
          <w:spacing w:val="30"/>
          <w:sz w:val="30"/>
          <w:szCs w:val="30"/>
        </w:rPr>
        <w:t>信息技术有限公司</w:t>
      </w:r>
    </w:p>
    <w:p w:rsidR="00EC57C6" w:rsidRPr="0050240E" w:rsidRDefault="00EC57C6" w:rsidP="00EC57C6">
      <w:pPr>
        <w:pStyle w:val="a5"/>
        <w:jc w:val="center"/>
        <w:rPr>
          <w:rFonts w:ascii="Times New Roman" w:eastAsia="黑体" w:hAnsi="Times New Roman" w:cstheme="minorHAnsi"/>
          <w:b/>
          <w:spacing w:val="20"/>
          <w:sz w:val="24"/>
          <w:szCs w:val="24"/>
        </w:rPr>
      </w:pPr>
      <w:r w:rsidRPr="0050240E">
        <w:rPr>
          <w:rFonts w:ascii="Times New Roman" w:eastAsia="黑体" w:hAnsi="Times New Roman" w:cstheme="minorHAnsi"/>
          <w:b/>
          <w:spacing w:val="20"/>
          <w:sz w:val="24"/>
          <w:szCs w:val="24"/>
        </w:rPr>
        <w:t xml:space="preserve">Beijing </w:t>
      </w:r>
      <w:proofErr w:type="spellStart"/>
      <w:r w:rsidRPr="0050240E">
        <w:rPr>
          <w:rFonts w:ascii="Times New Roman" w:eastAsia="黑体" w:hAnsi="Times New Roman" w:cstheme="minorHAnsi"/>
          <w:b/>
          <w:spacing w:val="20"/>
          <w:sz w:val="24"/>
          <w:szCs w:val="24"/>
        </w:rPr>
        <w:t>TiviCloud</w:t>
      </w:r>
      <w:proofErr w:type="spellEnd"/>
      <w:r w:rsidRPr="0050240E">
        <w:rPr>
          <w:rFonts w:ascii="Times New Roman" w:eastAsia="黑体" w:hAnsi="Times New Roman" w:cstheme="minorHAnsi"/>
          <w:b/>
          <w:spacing w:val="20"/>
          <w:sz w:val="24"/>
          <w:szCs w:val="24"/>
        </w:rPr>
        <w:t xml:space="preserve"> Technologies Ltd.</w:t>
      </w:r>
    </w:p>
    <w:p w:rsidR="00EC57C6" w:rsidRPr="0050240E" w:rsidRDefault="00EC57C6" w:rsidP="00EC57C6">
      <w:pPr>
        <w:spacing w:line="260" w:lineRule="exact"/>
        <w:jc w:val="center"/>
        <w:rPr>
          <w:rFonts w:ascii="Times New Roman" w:eastAsia="黑体" w:hAnsi="Times New Roman"/>
          <w:sz w:val="18"/>
          <w:szCs w:val="18"/>
        </w:rPr>
      </w:pPr>
      <w:r w:rsidRPr="0050240E">
        <w:rPr>
          <w:rFonts w:ascii="Times New Roman" w:eastAsia="黑体" w:hint="eastAsia"/>
          <w:sz w:val="18"/>
          <w:szCs w:val="18"/>
        </w:rPr>
        <w:t>北京市海淀区</w:t>
      </w:r>
      <w:proofErr w:type="gramStart"/>
      <w:r w:rsidRPr="0050240E">
        <w:rPr>
          <w:rFonts w:ascii="Times New Roman" w:eastAsia="黑体" w:hint="eastAsia"/>
          <w:sz w:val="18"/>
          <w:szCs w:val="18"/>
        </w:rPr>
        <w:t>海淀北</w:t>
      </w:r>
      <w:proofErr w:type="gramEnd"/>
      <w:r w:rsidRPr="0050240E">
        <w:rPr>
          <w:rFonts w:ascii="Times New Roman" w:eastAsia="黑体" w:hint="eastAsia"/>
          <w:sz w:val="18"/>
          <w:szCs w:val="18"/>
        </w:rPr>
        <w:t>二街</w:t>
      </w:r>
      <w:proofErr w:type="gramStart"/>
      <w:r w:rsidRPr="0050240E">
        <w:rPr>
          <w:rFonts w:ascii="Times New Roman" w:eastAsia="黑体" w:hAnsi="Times New Roman" w:hint="eastAsia"/>
          <w:sz w:val="18"/>
          <w:szCs w:val="18"/>
        </w:rPr>
        <w:t>10</w:t>
      </w:r>
      <w:r w:rsidRPr="0050240E">
        <w:rPr>
          <w:rFonts w:ascii="Times New Roman" w:eastAsia="黑体" w:hint="eastAsia"/>
          <w:sz w:val="18"/>
          <w:szCs w:val="18"/>
        </w:rPr>
        <w:t>号泰鹏大厦</w:t>
      </w:r>
      <w:proofErr w:type="gramEnd"/>
      <w:r w:rsidRPr="0050240E">
        <w:rPr>
          <w:rFonts w:ascii="Times New Roman" w:eastAsia="黑体" w:hAnsi="Times New Roman" w:hint="eastAsia"/>
          <w:sz w:val="18"/>
          <w:szCs w:val="18"/>
        </w:rPr>
        <w:t>8</w:t>
      </w:r>
      <w:r w:rsidRPr="0050240E">
        <w:rPr>
          <w:rFonts w:ascii="Times New Roman" w:eastAsia="黑体" w:hint="eastAsia"/>
          <w:sz w:val="18"/>
          <w:szCs w:val="18"/>
        </w:rPr>
        <w:t>层</w:t>
      </w:r>
      <w:r w:rsidRPr="0050240E">
        <w:rPr>
          <w:rFonts w:ascii="Times New Roman" w:eastAsia="黑体" w:hAnsi="Times New Roman" w:hint="eastAsia"/>
          <w:sz w:val="18"/>
          <w:szCs w:val="18"/>
        </w:rPr>
        <w:t>100080</w:t>
      </w:r>
    </w:p>
    <w:p w:rsidR="00EC57C6" w:rsidRPr="0050240E" w:rsidRDefault="00EC57C6" w:rsidP="00EC57C6">
      <w:pPr>
        <w:spacing w:line="260" w:lineRule="exact"/>
        <w:jc w:val="center"/>
        <w:rPr>
          <w:rFonts w:ascii="Times New Roman" w:eastAsia="黑体" w:hAnsi="Times New Roman"/>
          <w:sz w:val="18"/>
          <w:szCs w:val="18"/>
        </w:rPr>
      </w:pPr>
      <w:r w:rsidRPr="0050240E">
        <w:rPr>
          <w:rFonts w:ascii="Times New Roman" w:eastAsia="黑体" w:hAnsi="Times New Roman" w:hint="eastAsia"/>
          <w:sz w:val="18"/>
          <w:szCs w:val="18"/>
        </w:rPr>
        <w:t>8F</w:t>
      </w:r>
      <w:proofErr w:type="gramStart"/>
      <w:r w:rsidRPr="0050240E">
        <w:rPr>
          <w:rFonts w:ascii="Times New Roman" w:eastAsia="黑体" w:hAnsi="Times New Roman" w:hint="eastAsia"/>
          <w:sz w:val="18"/>
          <w:szCs w:val="18"/>
        </w:rPr>
        <w:t>,Taipeng</w:t>
      </w:r>
      <w:proofErr w:type="gramEnd"/>
      <w:r w:rsidRPr="0050240E">
        <w:rPr>
          <w:rFonts w:ascii="Times New Roman" w:eastAsia="黑体" w:hAnsi="Times New Roman" w:hint="eastAsia"/>
          <w:sz w:val="18"/>
          <w:szCs w:val="18"/>
        </w:rPr>
        <w:t xml:space="preserve"> Mansion,No.10 </w:t>
      </w:r>
      <w:proofErr w:type="spellStart"/>
      <w:r w:rsidRPr="0050240E">
        <w:rPr>
          <w:rFonts w:ascii="Times New Roman" w:eastAsia="黑体" w:hAnsi="Times New Roman" w:hint="eastAsia"/>
          <w:sz w:val="18"/>
          <w:szCs w:val="18"/>
        </w:rPr>
        <w:t>Haidian</w:t>
      </w:r>
      <w:proofErr w:type="spellEnd"/>
      <w:r w:rsidRPr="0050240E">
        <w:rPr>
          <w:rFonts w:ascii="Times New Roman" w:eastAsia="黑体" w:hAnsi="Times New Roman" w:hint="eastAsia"/>
          <w:sz w:val="18"/>
          <w:szCs w:val="18"/>
        </w:rPr>
        <w:t xml:space="preserve"> North 2nd street,</w:t>
      </w:r>
    </w:p>
    <w:p w:rsidR="00EC57C6" w:rsidRPr="006235D6" w:rsidRDefault="00EC57C6" w:rsidP="00EC57C6">
      <w:pPr>
        <w:spacing w:line="260" w:lineRule="exact"/>
        <w:jc w:val="center"/>
        <w:rPr>
          <w:rFonts w:ascii="Times New Roman" w:eastAsia="黑体" w:hAnsi="Times New Roman"/>
          <w:spacing w:val="-8"/>
          <w:sz w:val="18"/>
          <w:szCs w:val="18"/>
        </w:rPr>
      </w:pPr>
      <w:proofErr w:type="spellStart"/>
      <w:r w:rsidRPr="006235D6">
        <w:rPr>
          <w:rFonts w:ascii="Times New Roman" w:eastAsia="黑体" w:hAnsi="Times New Roman" w:hint="eastAsia"/>
          <w:spacing w:val="-8"/>
          <w:sz w:val="18"/>
          <w:szCs w:val="18"/>
        </w:rPr>
        <w:t>Haidian</w:t>
      </w:r>
      <w:proofErr w:type="spellEnd"/>
      <w:r w:rsidRPr="006235D6">
        <w:rPr>
          <w:rFonts w:ascii="Times New Roman" w:eastAsia="黑体" w:hAnsi="Times New Roman" w:hint="eastAsia"/>
          <w:spacing w:val="-8"/>
          <w:sz w:val="18"/>
          <w:szCs w:val="18"/>
        </w:rPr>
        <w:t xml:space="preserve"> </w:t>
      </w:r>
      <w:proofErr w:type="spellStart"/>
      <w:r w:rsidRPr="006235D6">
        <w:rPr>
          <w:rFonts w:ascii="Times New Roman" w:eastAsia="黑体" w:hAnsi="Times New Roman" w:hint="eastAsia"/>
          <w:spacing w:val="-8"/>
          <w:sz w:val="18"/>
          <w:szCs w:val="18"/>
        </w:rPr>
        <w:t>District</w:t>
      </w:r>
      <w:proofErr w:type="gramStart"/>
      <w:r w:rsidRPr="006235D6">
        <w:rPr>
          <w:rFonts w:ascii="Times New Roman" w:eastAsia="黑体" w:hAnsi="Times New Roman" w:hint="eastAsia"/>
          <w:spacing w:val="-8"/>
          <w:sz w:val="18"/>
          <w:szCs w:val="18"/>
        </w:rPr>
        <w:t>,Beijing,China.Post</w:t>
      </w:r>
      <w:proofErr w:type="spellEnd"/>
      <w:proofErr w:type="gramEnd"/>
      <w:r w:rsidRPr="006235D6">
        <w:rPr>
          <w:rFonts w:ascii="Times New Roman" w:eastAsia="黑体" w:hAnsi="Times New Roman" w:hint="eastAsia"/>
          <w:spacing w:val="-8"/>
          <w:sz w:val="18"/>
          <w:szCs w:val="18"/>
        </w:rPr>
        <w:t xml:space="preserve"> Code:100080</w:t>
      </w:r>
    </w:p>
    <w:p w:rsidR="00EC57C6" w:rsidRPr="0050240E" w:rsidRDefault="00EC57C6" w:rsidP="00EC57C6">
      <w:pPr>
        <w:spacing w:line="260" w:lineRule="exact"/>
        <w:jc w:val="center"/>
        <w:rPr>
          <w:rFonts w:ascii="Times New Roman" w:eastAsia="黑体" w:hAnsi="Times New Roman"/>
          <w:spacing w:val="20"/>
          <w:sz w:val="18"/>
          <w:szCs w:val="18"/>
        </w:rPr>
      </w:pPr>
      <w:r w:rsidRPr="0050240E">
        <w:rPr>
          <w:rFonts w:ascii="Times New Roman" w:eastAsia="黑体" w:hAnsi="Times New Roman" w:hint="eastAsia"/>
          <w:spacing w:val="20"/>
          <w:sz w:val="18"/>
          <w:szCs w:val="18"/>
        </w:rPr>
        <w:t>TEL</w:t>
      </w:r>
      <w:r w:rsidRPr="0050240E">
        <w:rPr>
          <w:rFonts w:ascii="Times New Roman" w:eastAsia="黑体" w:hint="eastAsia"/>
          <w:spacing w:val="20"/>
          <w:sz w:val="18"/>
          <w:szCs w:val="18"/>
        </w:rPr>
        <w:t>：</w:t>
      </w:r>
      <w:r w:rsidRPr="0050240E">
        <w:rPr>
          <w:rFonts w:ascii="Times New Roman" w:eastAsia="黑体" w:hAnsi="Times New Roman" w:hint="eastAsia"/>
          <w:spacing w:val="20"/>
          <w:sz w:val="18"/>
          <w:szCs w:val="18"/>
        </w:rPr>
        <w:t>+86 10 59610166</w:t>
      </w:r>
    </w:p>
    <w:p w:rsidR="00EC57C6" w:rsidRPr="006235D6" w:rsidRDefault="00EC57C6" w:rsidP="00EC57C6">
      <w:pPr>
        <w:spacing w:line="260" w:lineRule="exact"/>
        <w:jc w:val="center"/>
        <w:rPr>
          <w:rFonts w:ascii="Times New Roman" w:eastAsia="黑体" w:hAnsi="Times New Roman"/>
          <w:spacing w:val="-4"/>
          <w:sz w:val="18"/>
          <w:szCs w:val="18"/>
        </w:rPr>
      </w:pPr>
      <w:r w:rsidRPr="006235D6">
        <w:rPr>
          <w:rFonts w:ascii="Times New Roman" w:eastAsia="黑体" w:hAnsi="Times New Roman" w:hint="eastAsia"/>
          <w:spacing w:val="-4"/>
          <w:sz w:val="18"/>
          <w:szCs w:val="18"/>
        </w:rPr>
        <w:t>FAX</w:t>
      </w:r>
      <w:r w:rsidRPr="006235D6">
        <w:rPr>
          <w:rFonts w:ascii="Times New Roman" w:eastAsia="黑体" w:hint="eastAsia"/>
          <w:spacing w:val="-4"/>
          <w:sz w:val="18"/>
          <w:szCs w:val="18"/>
        </w:rPr>
        <w:t>：</w:t>
      </w:r>
      <w:r w:rsidRPr="006235D6">
        <w:rPr>
          <w:rFonts w:ascii="Times New Roman" w:eastAsia="黑体" w:hAnsi="Times New Roman" w:hint="eastAsia"/>
          <w:spacing w:val="-4"/>
          <w:sz w:val="18"/>
          <w:szCs w:val="18"/>
        </w:rPr>
        <w:t>+86 10 59610169</w:t>
      </w:r>
    </w:p>
    <w:p w:rsidR="00EC57C6" w:rsidRPr="0050240E" w:rsidRDefault="00EC57C6" w:rsidP="00EC57C6">
      <w:pPr>
        <w:spacing w:line="260" w:lineRule="exact"/>
        <w:jc w:val="center"/>
        <w:rPr>
          <w:rFonts w:ascii="Times New Roman" w:eastAsia="黑体" w:hAnsi="Times New Roman"/>
          <w:sz w:val="18"/>
          <w:szCs w:val="18"/>
        </w:rPr>
      </w:pPr>
      <w:r w:rsidRPr="0050240E">
        <w:rPr>
          <w:rFonts w:ascii="Times New Roman" w:eastAsia="黑体" w:hAnsi="Times New Roman" w:hint="eastAsia"/>
          <w:sz w:val="18"/>
          <w:szCs w:val="18"/>
        </w:rPr>
        <w:t>www.tivic</w:t>
      </w:r>
      <w:r w:rsidR="006235D6">
        <w:rPr>
          <w:rFonts w:ascii="Times New Roman" w:eastAsia="黑体" w:hAnsi="Times New Roman" w:hint="eastAsia"/>
          <w:sz w:val="18"/>
          <w:szCs w:val="18"/>
        </w:rPr>
        <w:t>loud.cn</w:t>
      </w:r>
    </w:p>
    <w:p w:rsidR="00EC57C6" w:rsidRPr="00EC57C6" w:rsidRDefault="00EC57C6" w:rsidP="00D173A9"/>
    <w:sectPr w:rsidR="00EC57C6" w:rsidRPr="00EC57C6" w:rsidSect="00DA7D6A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037" w:rsidRDefault="00C31037" w:rsidP="00D173A9">
      <w:r>
        <w:separator/>
      </w:r>
    </w:p>
  </w:endnote>
  <w:endnote w:type="continuationSeparator" w:id="0">
    <w:p w:rsidR="00C31037" w:rsidRDefault="00C31037" w:rsidP="00D1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A9" w:rsidRDefault="00D173A9"/>
  <w:p w:rsidR="00D173A9" w:rsidRDefault="00D173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037" w:rsidRDefault="00C31037" w:rsidP="00D173A9">
      <w:r>
        <w:separator/>
      </w:r>
    </w:p>
  </w:footnote>
  <w:footnote w:type="continuationSeparator" w:id="0">
    <w:p w:rsidR="00C31037" w:rsidRDefault="00C31037" w:rsidP="00D17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 w:rsidP="00532EB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 w:rsidP="00532EB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F6" w:rsidRPr="00D924F6" w:rsidRDefault="00D924F6" w:rsidP="00D924F6">
    <w:pPr>
      <w:pStyle w:val="a4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jc w:val="both"/>
      <w:rPr>
        <w:rFonts w:ascii="Times New Roman" w:eastAsia="宋体" w:hAnsi="Times New Roman" w:cs="Times New Roman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E5F44"/>
    <w:multiLevelType w:val="hybridMultilevel"/>
    <w:tmpl w:val="199E39B6"/>
    <w:lvl w:ilvl="0" w:tplc="48C2A652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  <w:color w:val="FF0000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DE"/>
    <w:rsid w:val="001F5FE5"/>
    <w:rsid w:val="00326FE3"/>
    <w:rsid w:val="003341CD"/>
    <w:rsid w:val="00364F3E"/>
    <w:rsid w:val="003E02EC"/>
    <w:rsid w:val="00420A5F"/>
    <w:rsid w:val="0050240E"/>
    <w:rsid w:val="00532EB7"/>
    <w:rsid w:val="00570208"/>
    <w:rsid w:val="006235D6"/>
    <w:rsid w:val="006C2AEF"/>
    <w:rsid w:val="00747D2A"/>
    <w:rsid w:val="00793048"/>
    <w:rsid w:val="0080657E"/>
    <w:rsid w:val="008728DE"/>
    <w:rsid w:val="008A00FC"/>
    <w:rsid w:val="009144B9"/>
    <w:rsid w:val="009254B1"/>
    <w:rsid w:val="00A91E53"/>
    <w:rsid w:val="00B45D73"/>
    <w:rsid w:val="00B74071"/>
    <w:rsid w:val="00C31037"/>
    <w:rsid w:val="00C57BF1"/>
    <w:rsid w:val="00D173A9"/>
    <w:rsid w:val="00D43661"/>
    <w:rsid w:val="00D513B3"/>
    <w:rsid w:val="00D924F6"/>
    <w:rsid w:val="00DA7D6A"/>
    <w:rsid w:val="00E56F37"/>
    <w:rsid w:val="00E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chao\Desktop\&#38378;&#32852;&#20113;&#35270;word&#27169;&#2925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9">
      <a:majorFont>
        <a:latin typeface="Times New Roman"/>
        <a:ea typeface="黑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闪联云视word模版</Template>
  <TotalTime>0</TotalTime>
  <Pages>4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wangchao</dc:creator>
  <cp:lastModifiedBy>wangchao</cp:lastModifiedBy>
  <cp:revision>1</cp:revision>
  <dcterms:created xsi:type="dcterms:W3CDTF">2014-01-02T01:13:00Z</dcterms:created>
  <dcterms:modified xsi:type="dcterms:W3CDTF">2014-01-02T01:14:00Z</dcterms:modified>
</cp:coreProperties>
</file>